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62" w:rsidRDefault="007B74B9" w:rsidP="00527962">
      <w:pPr>
        <w:spacing w:after="0" w:line="240" w:lineRule="auto"/>
        <w:ind w:left="360"/>
      </w:pPr>
      <w:hyperlink r:id="rId7" w:history="1">
        <w:r w:rsidR="00527962" w:rsidRPr="00932937">
          <w:rPr>
            <w:rStyle w:val="Hyperlink"/>
          </w:rPr>
          <w:t>http://www.howtogeek.com/203892/how-to-create-fillable-forms-with-ms-word-2010/</w:t>
        </w:r>
      </w:hyperlink>
    </w:p>
    <w:p w:rsidR="00527962" w:rsidRDefault="00527962" w:rsidP="00527962">
      <w:pPr>
        <w:spacing w:after="0" w:line="240" w:lineRule="auto"/>
        <w:ind w:left="360"/>
      </w:pPr>
    </w:p>
    <w:p w:rsidR="00527962" w:rsidRPr="00AD25D1" w:rsidRDefault="00527962" w:rsidP="00527962">
      <w:pPr>
        <w:pBdr>
          <w:bottom w:val="single" w:sz="6" w:space="1" w:color="auto"/>
        </w:pBdr>
        <w:spacing w:after="0" w:line="240" w:lineRule="auto"/>
        <w:ind w:left="360"/>
        <w:rPr>
          <w:color w:val="548DD4" w:themeColor="text2" w:themeTint="99"/>
          <w:sz w:val="32"/>
        </w:rPr>
      </w:pPr>
      <w:r w:rsidRPr="00AD25D1">
        <w:rPr>
          <w:color w:val="548DD4" w:themeColor="text2" w:themeTint="99"/>
          <w:sz w:val="32"/>
        </w:rPr>
        <w:t xml:space="preserve">Content Control Form </w:t>
      </w:r>
      <w:r w:rsidR="0026423E">
        <w:rPr>
          <w:color w:val="548DD4" w:themeColor="text2" w:themeTint="99"/>
          <w:sz w:val="32"/>
        </w:rPr>
        <w:t>S</w:t>
      </w:r>
      <w:r w:rsidRPr="00AD25D1">
        <w:rPr>
          <w:color w:val="548DD4" w:themeColor="text2" w:themeTint="99"/>
          <w:sz w:val="32"/>
        </w:rPr>
        <w:t>ample</w:t>
      </w:r>
    </w:p>
    <w:p w:rsidR="00527962" w:rsidRPr="00AD25D1" w:rsidRDefault="00527962" w:rsidP="00527962">
      <w:pPr>
        <w:spacing w:after="0" w:line="240" w:lineRule="auto"/>
        <w:ind w:left="360"/>
        <w:rPr>
          <w:color w:val="548DD4" w:themeColor="text2" w:themeTint="99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10"/>
        <w:gridCol w:w="12"/>
        <w:gridCol w:w="880"/>
        <w:gridCol w:w="599"/>
        <w:gridCol w:w="1477"/>
        <w:gridCol w:w="436"/>
        <w:gridCol w:w="1084"/>
        <w:gridCol w:w="83"/>
        <w:gridCol w:w="1414"/>
        <w:gridCol w:w="40"/>
        <w:gridCol w:w="1455"/>
      </w:tblGrid>
      <w:tr w:rsidR="00AD25D1" w:rsidRPr="00AD25D1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Name:</w:t>
            </w:r>
          </w:p>
        </w:tc>
        <w:sdt>
          <w:sdtPr>
            <w:rPr>
              <w:color w:val="548DD4" w:themeColor="text2" w:themeTint="99"/>
            </w:rPr>
            <w:alias w:val="Name"/>
            <w:tag w:val="Name"/>
            <w:id w:val="-19361923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Pr="00AD25D1" w:rsidRDefault="00527962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Click or tap here to enter text.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Age:</w:t>
            </w:r>
          </w:p>
        </w:tc>
        <w:sdt>
          <w:sdtPr>
            <w:rPr>
              <w:color w:val="548DD4" w:themeColor="text2" w:themeTint="99"/>
            </w:rPr>
            <w:alias w:val="Age"/>
            <w:tag w:val="Age"/>
            <w:id w:val="6466303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88" w:type="dxa"/>
                <w:gridSpan w:val="3"/>
                <w:vAlign w:val="bottom"/>
              </w:tcPr>
              <w:p w:rsidR="00527962" w:rsidRPr="00AD25D1" w:rsidRDefault="00527962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Click or tap here to enter text.</w:t>
                </w:r>
              </w:p>
            </w:tc>
          </w:sdtContent>
        </w:sdt>
      </w:tr>
      <w:tr w:rsidR="00AD25D1" w:rsidRPr="00AD25D1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Date of Birth:</w:t>
            </w:r>
          </w:p>
        </w:tc>
        <w:sdt>
          <w:sdtPr>
            <w:rPr>
              <w:color w:val="548DD4" w:themeColor="text2" w:themeTint="99"/>
            </w:rPr>
            <w:alias w:val="D O B"/>
            <w:tag w:val="D O B"/>
            <w:id w:val="2074003809"/>
            <w:placeholder>
              <w:docPart w:val="DefaultPlaceholder_-1854013438"/>
            </w:placeholder>
            <w:showingPlcHdr/>
            <w:date>
              <w:dateFormat w:val="dddd, 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Pr="00AD25D1" w:rsidRDefault="00527962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Click or tap to enter a date.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Gender:</w:t>
            </w:r>
          </w:p>
        </w:tc>
        <w:tc>
          <w:tcPr>
            <w:tcW w:w="1494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 xml:space="preserve">Male   </w:t>
            </w:r>
            <w:sdt>
              <w:sdtPr>
                <w:rPr>
                  <w:color w:val="548DD4" w:themeColor="text2" w:themeTint="99"/>
                </w:rPr>
                <w:alias w:val="Gender-M"/>
                <w:tag w:val="Gender-M"/>
                <w:id w:val="194464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240EE8"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sdtContent>
            </w:sdt>
          </w:p>
        </w:tc>
        <w:tc>
          <w:tcPr>
            <w:tcW w:w="1494" w:type="dxa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 xml:space="preserve">Female   </w:t>
            </w:r>
            <w:sdt>
              <w:sdtPr>
                <w:rPr>
                  <w:color w:val="548DD4" w:themeColor="text2" w:themeTint="99"/>
                </w:rPr>
                <w:alias w:val="Gender-F"/>
                <w:tag w:val="Gender-F"/>
                <w:id w:val="-98977900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240EE8"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sdtContent>
            </w:sdt>
          </w:p>
        </w:tc>
      </w:tr>
      <w:tr w:rsidR="00AD25D1" w:rsidRPr="00AD25D1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Phone no:</w:t>
            </w:r>
          </w:p>
        </w:tc>
        <w:sdt>
          <w:sdtPr>
            <w:rPr>
              <w:color w:val="548DD4" w:themeColor="text2" w:themeTint="99"/>
            </w:rPr>
            <w:id w:val="1473222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Pr="00AD25D1" w:rsidRDefault="00527962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Click or tap here to enter text.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Location:</w:t>
            </w:r>
          </w:p>
        </w:tc>
        <w:sdt>
          <w:sdtPr>
            <w:rPr>
              <w:color w:val="548DD4" w:themeColor="text2" w:themeTint="99"/>
            </w:rPr>
            <w:alias w:val="Location"/>
            <w:tag w:val="Location"/>
            <w:id w:val="1649410355"/>
            <w:placeholder>
              <w:docPart w:val="DefaultPlaceholder_-1854013439"/>
            </w:placeholder>
            <w:showingPlcHdr/>
            <w:comboBox>
              <w:listItem w:value="Choose an item.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2988" w:type="dxa"/>
                <w:gridSpan w:val="3"/>
                <w:vAlign w:val="bottom"/>
              </w:tcPr>
              <w:p w:rsidR="00527962" w:rsidRPr="00AD25D1" w:rsidRDefault="00527962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Choose an item.</w:t>
                </w:r>
              </w:p>
            </w:tc>
          </w:sdtContent>
        </w:sdt>
      </w:tr>
      <w:tr w:rsidR="00AD25D1" w:rsidRPr="00AD25D1" w:rsidTr="00CC578F">
        <w:trPr>
          <w:trHeight w:val="377"/>
        </w:trPr>
        <w:tc>
          <w:tcPr>
            <w:tcW w:w="2448" w:type="dxa"/>
            <w:gridSpan w:val="3"/>
            <w:vAlign w:val="bottom"/>
          </w:tcPr>
          <w:p w:rsidR="00527962" w:rsidRPr="00AD25D1" w:rsidRDefault="00527962" w:rsidP="00527962">
            <w:pPr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Favorite Primary Color:</w:t>
            </w:r>
          </w:p>
        </w:tc>
        <w:sdt>
          <w:sdtPr>
            <w:rPr>
              <w:color w:val="548DD4" w:themeColor="text2" w:themeTint="99"/>
            </w:rPr>
            <w:alias w:val="Color"/>
            <w:tag w:val="Color"/>
            <w:id w:val="-1952008599"/>
            <w:placeholder>
              <w:docPart w:val="DefaultPlaceholder_-1854013439"/>
            </w:placeholder>
            <w:showingPlcHdr/>
            <w:dropDownList>
              <w:listItem w:value="Choose an item."/>
              <w:listItem w:displayText="Green" w:value="Green"/>
              <w:listItem w:displayText="Red" w:value="Red"/>
              <w:listItem w:displayText="Blue" w:value="Blue"/>
            </w:dropDownList>
          </w:sdtPr>
          <w:sdtEndPr/>
          <w:sdtContent>
            <w:tc>
              <w:tcPr>
                <w:tcW w:w="6768" w:type="dxa"/>
                <w:gridSpan w:val="8"/>
                <w:vAlign w:val="bottom"/>
              </w:tcPr>
              <w:p w:rsidR="00527962" w:rsidRPr="00AD25D1" w:rsidRDefault="00240EE8" w:rsidP="00527962">
                <w:pPr>
                  <w:rPr>
                    <w:color w:val="548DD4" w:themeColor="text2" w:themeTint="99"/>
                  </w:rPr>
                </w:pPr>
                <w:r w:rsidRPr="00AD25D1">
                  <w:rPr>
                    <w:rStyle w:val="PlaceholderText"/>
                    <w:color w:val="548DD4" w:themeColor="text2" w:themeTint="99"/>
                  </w:rPr>
                  <w:t>Choose an item.</w:t>
                </w:r>
              </w:p>
            </w:tc>
          </w:sdtContent>
        </w:sdt>
      </w:tr>
      <w:tr w:rsidR="00AD25D1" w:rsidRPr="00AD25D1" w:rsidTr="00F05069">
        <w:trPr>
          <w:trHeight w:val="377"/>
        </w:trPr>
        <w:tc>
          <w:tcPr>
            <w:tcW w:w="9216" w:type="dxa"/>
            <w:gridSpan w:val="11"/>
            <w:vAlign w:val="bottom"/>
          </w:tcPr>
          <w:p w:rsidR="00527962" w:rsidRPr="00AD25D1" w:rsidRDefault="00527962" w:rsidP="00527962">
            <w:pPr>
              <w:rPr>
                <w:b/>
                <w:color w:val="548DD4" w:themeColor="text2" w:themeTint="99"/>
              </w:rPr>
            </w:pPr>
            <w:r w:rsidRPr="00AD25D1">
              <w:rPr>
                <w:b/>
                <w:color w:val="548DD4" w:themeColor="text2" w:themeTint="99"/>
              </w:rPr>
              <w:t>Best Pizza Toppings:</w:t>
            </w:r>
          </w:p>
        </w:tc>
      </w:tr>
      <w:tr w:rsidR="00AD25D1" w:rsidRPr="00AD25D1" w:rsidTr="009A4025">
        <w:trPr>
          <w:trHeight w:val="377"/>
        </w:trPr>
        <w:tc>
          <w:tcPr>
            <w:tcW w:w="1536" w:type="dxa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Pepperoni</w:t>
            </w:r>
          </w:p>
        </w:tc>
        <w:tc>
          <w:tcPr>
            <w:tcW w:w="1536" w:type="dxa"/>
            <w:gridSpan w:val="3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Cheese</w:t>
            </w:r>
          </w:p>
        </w:tc>
        <w:tc>
          <w:tcPr>
            <w:tcW w:w="1536" w:type="dxa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Beef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Mushrooms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Sausage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AD25D1" w:rsidRDefault="00527962" w:rsidP="00527962">
            <w:pPr>
              <w:jc w:val="center"/>
              <w:rPr>
                <w:color w:val="548DD4" w:themeColor="text2" w:themeTint="99"/>
              </w:rPr>
            </w:pPr>
            <w:r w:rsidRPr="00AD25D1">
              <w:rPr>
                <w:color w:val="548DD4" w:themeColor="text2" w:themeTint="99"/>
              </w:rPr>
              <w:t>Chicken</w:t>
            </w:r>
          </w:p>
        </w:tc>
      </w:tr>
      <w:tr w:rsidR="00527962" w:rsidRPr="00AD25D1" w:rsidTr="009A4025">
        <w:trPr>
          <w:trHeight w:val="377"/>
        </w:trPr>
        <w:sdt>
          <w:sdtPr>
            <w:rPr>
              <w:color w:val="548DD4" w:themeColor="text2" w:themeTint="99"/>
            </w:rPr>
            <w:alias w:val="Pepperoni"/>
            <w:tag w:val="Pepporoni"/>
            <w:id w:val="1195107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vAlign w:val="bottom"/>
              </w:tcPr>
              <w:p w:rsidR="00527962" w:rsidRPr="00AD25D1" w:rsidRDefault="00240EE8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  <w:sdt>
          <w:sdtPr>
            <w:rPr>
              <w:color w:val="548DD4" w:themeColor="text2" w:themeTint="99"/>
            </w:rPr>
            <w:alias w:val="Cheese"/>
            <w:tag w:val="Cheese"/>
            <w:id w:val="1100909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3"/>
                <w:vAlign w:val="bottom"/>
              </w:tcPr>
              <w:p w:rsidR="00527962" w:rsidRPr="00AD25D1" w:rsidRDefault="0068039E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  <w:sdt>
          <w:sdtPr>
            <w:rPr>
              <w:color w:val="548DD4" w:themeColor="text2" w:themeTint="99"/>
            </w:rPr>
            <w:alias w:val="Beef"/>
            <w:tag w:val="Beef"/>
            <w:id w:val="-1347788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vAlign w:val="bottom"/>
              </w:tcPr>
              <w:p w:rsidR="00527962" w:rsidRPr="00AD25D1" w:rsidRDefault="0068039E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  <w:sdt>
          <w:sdtPr>
            <w:rPr>
              <w:color w:val="548DD4" w:themeColor="text2" w:themeTint="99"/>
            </w:rPr>
            <w:alias w:val="Mushroom"/>
            <w:tag w:val="Mushroom"/>
            <w:id w:val="-454570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Pr="00AD25D1" w:rsidRDefault="0068039E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  <w:sdt>
          <w:sdtPr>
            <w:rPr>
              <w:color w:val="548DD4" w:themeColor="text2" w:themeTint="99"/>
            </w:rPr>
            <w:alias w:val="Sausage"/>
            <w:tag w:val="Sausage"/>
            <w:id w:val="186347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Pr="00AD25D1" w:rsidRDefault="00240EE8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  <w:sdt>
          <w:sdtPr>
            <w:rPr>
              <w:color w:val="548DD4" w:themeColor="text2" w:themeTint="99"/>
            </w:rPr>
            <w:alias w:val="Chicken"/>
            <w:tag w:val="Chicken"/>
            <w:id w:val="-1758667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Pr="00AD25D1" w:rsidRDefault="00240EE8" w:rsidP="00240EE8">
                <w:pPr>
                  <w:jc w:val="center"/>
                  <w:rPr>
                    <w:color w:val="548DD4" w:themeColor="text2" w:themeTint="99"/>
                  </w:rPr>
                </w:pPr>
                <w:r w:rsidRPr="00AD25D1">
                  <w:rPr>
                    <w:rFonts w:ascii="MS Gothic" w:eastAsia="MS Gothic" w:hAnsi="MS Gothic" w:hint="eastAsia"/>
                    <w:color w:val="548DD4" w:themeColor="text2" w:themeTint="99"/>
                  </w:rPr>
                  <w:t>☐</w:t>
                </w:r>
              </w:p>
            </w:tc>
          </w:sdtContent>
        </w:sdt>
      </w:tr>
    </w:tbl>
    <w:p w:rsidR="00527962" w:rsidRPr="00AD25D1" w:rsidRDefault="00527962" w:rsidP="00527962">
      <w:pPr>
        <w:spacing w:after="0" w:line="240" w:lineRule="auto"/>
        <w:ind w:left="360"/>
        <w:rPr>
          <w:color w:val="548DD4" w:themeColor="text2" w:themeTint="99"/>
        </w:rPr>
      </w:pPr>
    </w:p>
    <w:p w:rsidR="00527962" w:rsidRPr="00AD25D1" w:rsidRDefault="00CE0B05" w:rsidP="0052796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548DD4" w:themeColor="text2" w:themeTint="99"/>
        </w:rPr>
      </w:pPr>
      <w:r w:rsidRPr="00AD25D1">
        <w:rPr>
          <w:color w:val="548DD4" w:themeColor="text2" w:themeTint="99"/>
          <w:sz w:val="24"/>
          <w:szCs w:val="24"/>
        </w:rPr>
        <w:t xml:space="preserve">What is your dream job and why?  </w:t>
      </w:r>
      <w:r w:rsidR="00FD20D2" w:rsidRPr="00AD25D1">
        <w:rPr>
          <w:color w:val="548DD4" w:themeColor="text2" w:themeTint="99"/>
          <w:sz w:val="24"/>
          <w:szCs w:val="24"/>
        </w:rPr>
        <w:t>Limit your answer to 200 words</w:t>
      </w:r>
      <w:bookmarkStart w:id="0" w:name="_GoBack"/>
      <w:bookmarkEnd w:id="0"/>
    </w:p>
    <w:p w:rsidR="00527962" w:rsidRPr="00AD25D1" w:rsidRDefault="00527962" w:rsidP="00527962">
      <w:pPr>
        <w:spacing w:after="0" w:line="240" w:lineRule="auto"/>
        <w:rPr>
          <w:color w:val="548DD4" w:themeColor="text2" w:themeTint="99"/>
        </w:rPr>
      </w:pPr>
    </w:p>
    <w:p w:rsidR="006235F8" w:rsidRPr="00AD25D1" w:rsidRDefault="007B74B9" w:rsidP="00527962">
      <w:pPr>
        <w:spacing w:after="0" w:line="240" w:lineRule="auto"/>
        <w:ind w:left="360"/>
        <w:rPr>
          <w:color w:val="548DD4" w:themeColor="text2" w:themeTint="99"/>
        </w:rPr>
      </w:pPr>
      <w:sdt>
        <w:sdtPr>
          <w:rPr>
            <w:color w:val="548DD4" w:themeColor="text2" w:themeTint="99"/>
          </w:rPr>
          <w:id w:val="-706406529"/>
          <w:placeholder>
            <w:docPart w:val="09A56E85BE3B4FD08A33251C31C527E4"/>
          </w:placeholder>
          <w:showingPlcHdr/>
        </w:sdtPr>
        <w:sdtEndPr/>
        <w:sdtContent>
          <w:r w:rsidR="002842D7" w:rsidRPr="00AD25D1">
            <w:rPr>
              <w:rStyle w:val="PlaceholderText"/>
              <w:color w:val="548DD4" w:themeColor="text2" w:themeTint="99"/>
            </w:rPr>
            <w:t>Tell us about your dream job.</w:t>
          </w:r>
        </w:sdtContent>
      </w:sdt>
    </w:p>
    <w:p w:rsidR="00527962" w:rsidRPr="00AD25D1" w:rsidRDefault="00527962" w:rsidP="00240EE8">
      <w:pPr>
        <w:spacing w:after="0" w:line="240" w:lineRule="auto"/>
        <w:rPr>
          <w:color w:val="548DD4" w:themeColor="text2" w:themeTint="99"/>
        </w:rPr>
      </w:pPr>
    </w:p>
    <w:p w:rsidR="00527962" w:rsidRPr="00AD25D1" w:rsidRDefault="00CE0B05" w:rsidP="00527962">
      <w:pPr>
        <w:spacing w:after="0" w:line="240" w:lineRule="auto"/>
        <w:ind w:left="360"/>
        <w:rPr>
          <w:color w:val="548DD4" w:themeColor="text2" w:themeTint="99"/>
        </w:rPr>
      </w:pPr>
      <w:r w:rsidRPr="00AD25D1">
        <w:rPr>
          <w:color w:val="548DD4" w:themeColor="text2" w:themeTint="99"/>
        </w:rPr>
        <w:t>What type of vehicle do you drive?</w:t>
      </w:r>
    </w:p>
    <w:p w:rsidR="00CE0B05" w:rsidRPr="00AD25D1" w:rsidRDefault="00995B03" w:rsidP="00527962">
      <w:pPr>
        <w:spacing w:after="0" w:line="240" w:lineRule="auto"/>
        <w:ind w:left="360"/>
        <w:rPr>
          <w:color w:val="548DD4" w:themeColor="text2" w:themeTint="99"/>
        </w:rPr>
      </w:pPr>
      <w:r w:rsidRPr="00AD25D1">
        <w:rPr>
          <w:color w:val="548DD4" w:themeColor="text2" w:themeTint="99"/>
        </w:rPr>
        <w:t xml:space="preserve"> </w:t>
      </w:r>
      <w:r w:rsidR="00FD20D2" w:rsidRPr="00AD25D1">
        <w:rPr>
          <w:color w:val="548DD4" w:themeColor="text2" w:themeTint="99"/>
        </w:rPr>
        <w:t xml:space="preserve"> </w:t>
      </w:r>
      <w:sdt>
        <w:sdtPr>
          <w:rPr>
            <w:color w:val="548DD4" w:themeColor="text2" w:themeTint="99"/>
          </w:rPr>
          <w:id w:val="-1116291216"/>
          <w:placeholder>
            <w:docPart w:val="4501674E63A14FD8BF19281B7AEA7D09"/>
          </w:placeholder>
          <w:showingPlcHdr/>
          <w:text/>
        </w:sdtPr>
        <w:sdtEndPr/>
        <w:sdtContent>
          <w:r w:rsidR="002842D7" w:rsidRPr="00AD25D1">
            <w:rPr>
              <w:rStyle w:val="PlaceholderText"/>
              <w:color w:val="548DD4" w:themeColor="text2" w:themeTint="99"/>
            </w:rPr>
            <w:t>Click here to enter your response.</w:t>
          </w:r>
        </w:sdtContent>
      </w:sdt>
    </w:p>
    <w:p w:rsidR="00AE7BA2" w:rsidRDefault="00AE7BA2" w:rsidP="00527962">
      <w:pPr>
        <w:pBdr>
          <w:bottom w:val="double" w:sz="6" w:space="1" w:color="auto"/>
        </w:pBdr>
        <w:spacing w:after="0" w:line="240" w:lineRule="auto"/>
        <w:ind w:left="360"/>
      </w:pPr>
    </w:p>
    <w:p w:rsidR="00AE7BA2" w:rsidRDefault="00AE7BA2" w:rsidP="00527962">
      <w:pPr>
        <w:spacing w:after="0" w:line="240" w:lineRule="auto"/>
        <w:ind w:left="360"/>
      </w:pPr>
    </w:p>
    <w:p w:rsidR="00AE7BA2" w:rsidRPr="00527962" w:rsidRDefault="00AE7BA2" w:rsidP="00AE7BA2">
      <w:pPr>
        <w:pBdr>
          <w:bottom w:val="single" w:sz="6" w:space="1" w:color="auto"/>
        </w:pBdr>
        <w:spacing w:after="0" w:line="240" w:lineRule="auto"/>
        <w:ind w:left="360"/>
        <w:rPr>
          <w:sz w:val="32"/>
        </w:rPr>
      </w:pPr>
      <w:r>
        <w:rPr>
          <w:sz w:val="32"/>
        </w:rPr>
        <w:t>Content Control Form Ex</w:t>
      </w:r>
    </w:p>
    <w:p w:rsidR="00AE7BA2" w:rsidRDefault="00AE7BA2" w:rsidP="00AE7BA2">
      <w:pPr>
        <w:spacing w:after="0" w:line="240" w:lineRule="auto"/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11"/>
        <w:gridCol w:w="12"/>
        <w:gridCol w:w="880"/>
        <w:gridCol w:w="599"/>
        <w:gridCol w:w="1476"/>
        <w:gridCol w:w="436"/>
        <w:gridCol w:w="1084"/>
        <w:gridCol w:w="83"/>
        <w:gridCol w:w="1414"/>
        <w:gridCol w:w="40"/>
        <w:gridCol w:w="1455"/>
      </w:tblGrid>
      <w:tr w:rsidR="00AE7BA2" w:rsidTr="0033728F">
        <w:trPr>
          <w:trHeight w:val="377"/>
        </w:trPr>
        <w:tc>
          <w:tcPr>
            <w:tcW w:w="1548" w:type="dxa"/>
            <w:gridSpan w:val="2"/>
            <w:vAlign w:val="bottom"/>
          </w:tcPr>
          <w:p w:rsidR="00AE7BA2" w:rsidRDefault="00AE7BA2" w:rsidP="0033728F">
            <w:r>
              <w:t>Name:</w:t>
            </w:r>
          </w:p>
        </w:tc>
        <w:tc>
          <w:tcPr>
            <w:tcW w:w="3510" w:type="dxa"/>
            <w:gridSpan w:val="4"/>
            <w:vAlign w:val="bottom"/>
          </w:tcPr>
          <w:p w:rsidR="00AE7BA2" w:rsidRDefault="00AE7BA2" w:rsidP="00AE7BA2"/>
        </w:tc>
        <w:tc>
          <w:tcPr>
            <w:tcW w:w="1170" w:type="dxa"/>
            <w:gridSpan w:val="2"/>
            <w:vAlign w:val="bottom"/>
          </w:tcPr>
          <w:p w:rsidR="00AE7BA2" w:rsidRDefault="00AE7BA2" w:rsidP="0033728F">
            <w:r>
              <w:t>Age:</w:t>
            </w:r>
          </w:p>
        </w:tc>
        <w:tc>
          <w:tcPr>
            <w:tcW w:w="2988" w:type="dxa"/>
            <w:gridSpan w:val="3"/>
            <w:vAlign w:val="bottom"/>
          </w:tcPr>
          <w:p w:rsidR="00AE7BA2" w:rsidRDefault="00AE7BA2" w:rsidP="0033728F"/>
        </w:tc>
      </w:tr>
      <w:tr w:rsidR="00AE7BA2" w:rsidTr="0033728F">
        <w:trPr>
          <w:trHeight w:val="377"/>
        </w:trPr>
        <w:tc>
          <w:tcPr>
            <w:tcW w:w="1548" w:type="dxa"/>
            <w:gridSpan w:val="2"/>
            <w:vAlign w:val="bottom"/>
          </w:tcPr>
          <w:p w:rsidR="00AE7BA2" w:rsidRDefault="00AE7BA2" w:rsidP="0033728F">
            <w:r>
              <w:t>Date of Birth:</w:t>
            </w:r>
          </w:p>
        </w:tc>
        <w:tc>
          <w:tcPr>
            <w:tcW w:w="3510" w:type="dxa"/>
            <w:gridSpan w:val="4"/>
            <w:vAlign w:val="bottom"/>
          </w:tcPr>
          <w:p w:rsidR="00AE7BA2" w:rsidRDefault="00AE7BA2" w:rsidP="0033728F"/>
        </w:tc>
        <w:tc>
          <w:tcPr>
            <w:tcW w:w="1170" w:type="dxa"/>
            <w:gridSpan w:val="2"/>
            <w:vAlign w:val="bottom"/>
          </w:tcPr>
          <w:p w:rsidR="00AE7BA2" w:rsidRDefault="00AE7BA2" w:rsidP="0033728F">
            <w:r>
              <w:t>Gender:</w:t>
            </w:r>
          </w:p>
        </w:tc>
        <w:tc>
          <w:tcPr>
            <w:tcW w:w="1494" w:type="dxa"/>
            <w:gridSpan w:val="2"/>
            <w:vAlign w:val="bottom"/>
          </w:tcPr>
          <w:p w:rsidR="00AE7BA2" w:rsidRDefault="00AE7BA2" w:rsidP="00AE7BA2">
            <w:r>
              <w:t xml:space="preserve">Male   </w:t>
            </w:r>
          </w:p>
        </w:tc>
        <w:tc>
          <w:tcPr>
            <w:tcW w:w="1494" w:type="dxa"/>
            <w:vAlign w:val="bottom"/>
          </w:tcPr>
          <w:p w:rsidR="00AE7BA2" w:rsidRDefault="00AE7BA2" w:rsidP="00AE7BA2">
            <w:r>
              <w:t xml:space="preserve">Female   </w:t>
            </w:r>
          </w:p>
        </w:tc>
      </w:tr>
      <w:tr w:rsidR="00AE7BA2" w:rsidTr="0033728F">
        <w:trPr>
          <w:trHeight w:val="377"/>
        </w:trPr>
        <w:tc>
          <w:tcPr>
            <w:tcW w:w="1548" w:type="dxa"/>
            <w:gridSpan w:val="2"/>
            <w:vAlign w:val="bottom"/>
          </w:tcPr>
          <w:p w:rsidR="00AE7BA2" w:rsidRDefault="00AE7BA2" w:rsidP="0033728F">
            <w:r>
              <w:t>Phone no:</w:t>
            </w:r>
          </w:p>
        </w:tc>
        <w:tc>
          <w:tcPr>
            <w:tcW w:w="3510" w:type="dxa"/>
            <w:gridSpan w:val="4"/>
            <w:vAlign w:val="bottom"/>
          </w:tcPr>
          <w:p w:rsidR="00AE7BA2" w:rsidRDefault="00AE7BA2" w:rsidP="0033728F"/>
        </w:tc>
        <w:tc>
          <w:tcPr>
            <w:tcW w:w="1170" w:type="dxa"/>
            <w:gridSpan w:val="2"/>
            <w:vAlign w:val="bottom"/>
          </w:tcPr>
          <w:p w:rsidR="00AE7BA2" w:rsidRDefault="00AE7BA2" w:rsidP="0033728F">
            <w:r>
              <w:t>Location:</w:t>
            </w:r>
          </w:p>
        </w:tc>
        <w:tc>
          <w:tcPr>
            <w:tcW w:w="2988" w:type="dxa"/>
            <w:gridSpan w:val="3"/>
            <w:vAlign w:val="bottom"/>
          </w:tcPr>
          <w:p w:rsidR="00AE7BA2" w:rsidRDefault="00AE7BA2" w:rsidP="0033728F"/>
        </w:tc>
      </w:tr>
      <w:tr w:rsidR="00AE7BA2" w:rsidTr="0033728F">
        <w:trPr>
          <w:trHeight w:val="377"/>
        </w:trPr>
        <w:tc>
          <w:tcPr>
            <w:tcW w:w="2448" w:type="dxa"/>
            <w:gridSpan w:val="3"/>
            <w:vAlign w:val="bottom"/>
          </w:tcPr>
          <w:p w:rsidR="00AE7BA2" w:rsidRDefault="00AE7BA2" w:rsidP="0033728F">
            <w:r>
              <w:t>Favorite Primary Color:</w:t>
            </w:r>
          </w:p>
        </w:tc>
        <w:tc>
          <w:tcPr>
            <w:tcW w:w="6768" w:type="dxa"/>
            <w:gridSpan w:val="8"/>
            <w:vAlign w:val="bottom"/>
          </w:tcPr>
          <w:p w:rsidR="00AE7BA2" w:rsidRDefault="00AE7BA2" w:rsidP="0033728F"/>
        </w:tc>
      </w:tr>
      <w:tr w:rsidR="00AE7BA2" w:rsidTr="0033728F">
        <w:trPr>
          <w:trHeight w:val="377"/>
        </w:trPr>
        <w:tc>
          <w:tcPr>
            <w:tcW w:w="9216" w:type="dxa"/>
            <w:gridSpan w:val="11"/>
            <w:vAlign w:val="bottom"/>
          </w:tcPr>
          <w:p w:rsidR="00AE7BA2" w:rsidRPr="00527962" w:rsidRDefault="00AE7BA2" w:rsidP="0033728F">
            <w:pPr>
              <w:rPr>
                <w:b/>
              </w:rPr>
            </w:pPr>
            <w:r w:rsidRPr="00527962">
              <w:rPr>
                <w:b/>
              </w:rPr>
              <w:t>Best Pizza Toppings:</w:t>
            </w:r>
          </w:p>
        </w:tc>
      </w:tr>
      <w:tr w:rsidR="00AE7BA2" w:rsidTr="0033728F">
        <w:trPr>
          <w:trHeight w:val="377"/>
        </w:trPr>
        <w:tc>
          <w:tcPr>
            <w:tcW w:w="1536" w:type="dxa"/>
            <w:vAlign w:val="bottom"/>
          </w:tcPr>
          <w:p w:rsidR="00AE7BA2" w:rsidRDefault="00AE7BA2" w:rsidP="0033728F">
            <w:pPr>
              <w:jc w:val="center"/>
            </w:pPr>
            <w:r>
              <w:t>Pepperoni</w:t>
            </w:r>
          </w:p>
        </w:tc>
        <w:tc>
          <w:tcPr>
            <w:tcW w:w="1536" w:type="dxa"/>
            <w:gridSpan w:val="3"/>
            <w:vAlign w:val="bottom"/>
          </w:tcPr>
          <w:p w:rsidR="00AE7BA2" w:rsidRDefault="00AE7BA2" w:rsidP="0033728F">
            <w:pPr>
              <w:jc w:val="center"/>
            </w:pPr>
            <w:r>
              <w:t>Cheese</w:t>
            </w:r>
          </w:p>
        </w:tc>
        <w:tc>
          <w:tcPr>
            <w:tcW w:w="1536" w:type="dxa"/>
            <w:vAlign w:val="bottom"/>
          </w:tcPr>
          <w:p w:rsidR="00AE7BA2" w:rsidRDefault="00AE7BA2" w:rsidP="0033728F">
            <w:pPr>
              <w:jc w:val="center"/>
            </w:pPr>
            <w:r>
              <w:t>Beef</w:t>
            </w: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  <w:r>
              <w:t>Mushrooms</w:t>
            </w: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  <w:r>
              <w:t>Sausage</w:t>
            </w: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  <w:r>
              <w:t>Chicken</w:t>
            </w:r>
          </w:p>
        </w:tc>
      </w:tr>
      <w:tr w:rsidR="00AE7BA2" w:rsidTr="0033728F">
        <w:trPr>
          <w:trHeight w:val="377"/>
        </w:trPr>
        <w:tc>
          <w:tcPr>
            <w:tcW w:w="1536" w:type="dxa"/>
            <w:vAlign w:val="bottom"/>
          </w:tcPr>
          <w:p w:rsidR="00AE7BA2" w:rsidRDefault="00AE7BA2" w:rsidP="0033728F">
            <w:pPr>
              <w:jc w:val="center"/>
            </w:pPr>
          </w:p>
        </w:tc>
        <w:tc>
          <w:tcPr>
            <w:tcW w:w="1536" w:type="dxa"/>
            <w:gridSpan w:val="3"/>
            <w:vAlign w:val="bottom"/>
          </w:tcPr>
          <w:p w:rsidR="00AE7BA2" w:rsidRDefault="00AE7BA2" w:rsidP="0033728F">
            <w:pPr>
              <w:jc w:val="center"/>
            </w:pPr>
          </w:p>
        </w:tc>
        <w:tc>
          <w:tcPr>
            <w:tcW w:w="1536" w:type="dxa"/>
            <w:vAlign w:val="bottom"/>
          </w:tcPr>
          <w:p w:rsidR="00AE7BA2" w:rsidRDefault="00AE7BA2" w:rsidP="0033728F">
            <w:pPr>
              <w:jc w:val="center"/>
            </w:pP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</w:p>
        </w:tc>
        <w:tc>
          <w:tcPr>
            <w:tcW w:w="1536" w:type="dxa"/>
            <w:gridSpan w:val="2"/>
            <w:vAlign w:val="bottom"/>
          </w:tcPr>
          <w:p w:rsidR="00AE7BA2" w:rsidRDefault="00AE7BA2" w:rsidP="0033728F">
            <w:pPr>
              <w:jc w:val="center"/>
            </w:pPr>
          </w:p>
        </w:tc>
      </w:tr>
    </w:tbl>
    <w:p w:rsidR="00AE7BA2" w:rsidRDefault="00AE7BA2" w:rsidP="00AE7BA2">
      <w:pPr>
        <w:spacing w:after="0" w:line="240" w:lineRule="auto"/>
        <w:ind w:left="360"/>
      </w:pPr>
    </w:p>
    <w:p w:rsidR="00AE7BA2" w:rsidRPr="00527962" w:rsidRDefault="00AE7BA2" w:rsidP="00AE7BA2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 w:rsidRPr="006235F8">
        <w:rPr>
          <w:sz w:val="24"/>
          <w:szCs w:val="24"/>
        </w:rPr>
        <w:t>What is your dream job and why?  Limit your answer to</w:t>
      </w:r>
      <w:r>
        <w:rPr>
          <w:sz w:val="24"/>
          <w:szCs w:val="24"/>
        </w:rPr>
        <w:t xml:space="preserve"> 2</w:t>
      </w:r>
      <w:r w:rsidRPr="006235F8">
        <w:rPr>
          <w:sz w:val="24"/>
          <w:szCs w:val="24"/>
        </w:rPr>
        <w:t>00 words</w:t>
      </w:r>
    </w:p>
    <w:p w:rsidR="00AE7BA2" w:rsidRPr="00527962" w:rsidRDefault="00AE7BA2" w:rsidP="00AE7BA2">
      <w:pPr>
        <w:spacing w:after="0" w:line="240" w:lineRule="auto"/>
      </w:pPr>
    </w:p>
    <w:p w:rsidR="00AE7BA2" w:rsidRPr="006235F8" w:rsidRDefault="00AE7BA2" w:rsidP="00AE7BA2">
      <w:pPr>
        <w:spacing w:after="0" w:line="240" w:lineRule="auto"/>
        <w:ind w:left="360"/>
      </w:pPr>
    </w:p>
    <w:p w:rsidR="00AE7BA2" w:rsidRDefault="00AE7BA2" w:rsidP="00AE7BA2">
      <w:pPr>
        <w:spacing w:after="0" w:line="240" w:lineRule="auto"/>
      </w:pPr>
    </w:p>
    <w:p w:rsidR="00AE7BA2" w:rsidRDefault="00AE7BA2" w:rsidP="00AE7BA2">
      <w:pPr>
        <w:spacing w:after="0" w:line="240" w:lineRule="auto"/>
        <w:ind w:left="360"/>
      </w:pPr>
      <w:r>
        <w:t>What type of vehicle do you drive?</w:t>
      </w:r>
    </w:p>
    <w:p w:rsidR="00AE7BA2" w:rsidRDefault="00AE7BA2" w:rsidP="00AE7BA2">
      <w:pPr>
        <w:spacing w:after="0" w:line="240" w:lineRule="auto"/>
        <w:ind w:left="360"/>
      </w:pPr>
      <w:r>
        <w:t xml:space="preserve">  </w:t>
      </w:r>
    </w:p>
    <w:p w:rsidR="00AE7BA2" w:rsidRDefault="00AE7BA2" w:rsidP="00527962">
      <w:pPr>
        <w:spacing w:after="0" w:line="240" w:lineRule="auto"/>
        <w:ind w:left="360"/>
      </w:pPr>
    </w:p>
    <w:sectPr w:rsidR="00AE7BA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4B9" w:rsidRDefault="007B74B9" w:rsidP="00AD25D1">
      <w:pPr>
        <w:spacing w:after="0" w:line="240" w:lineRule="auto"/>
      </w:pPr>
      <w:r>
        <w:separator/>
      </w:r>
    </w:p>
  </w:endnote>
  <w:endnote w:type="continuationSeparator" w:id="0">
    <w:p w:rsidR="007B74B9" w:rsidRDefault="007B74B9" w:rsidP="00AD2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4B9" w:rsidRDefault="007B74B9" w:rsidP="00AD25D1">
      <w:pPr>
        <w:spacing w:after="0" w:line="240" w:lineRule="auto"/>
      </w:pPr>
      <w:r>
        <w:separator/>
      </w:r>
    </w:p>
  </w:footnote>
  <w:footnote w:type="continuationSeparator" w:id="0">
    <w:p w:rsidR="007B74B9" w:rsidRDefault="007B74B9" w:rsidP="00AD2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D1" w:rsidRDefault="00AD25D1">
    <w:pPr>
      <w:pStyle w:val="Header"/>
    </w:pPr>
    <w:r>
      <w:rPr>
        <w:b/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791FB6" wp14:editId="36C285CC">
              <wp:simplePos x="0" y="0"/>
              <wp:positionH relativeFrom="column">
                <wp:posOffset>4079760</wp:posOffset>
              </wp:positionH>
              <wp:positionV relativeFrom="paragraph">
                <wp:posOffset>1568334</wp:posOffset>
              </wp:positionV>
              <wp:extent cx="3241675" cy="1219200"/>
              <wp:effectExtent l="38100" t="381000" r="0" b="38100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688011">
                        <a:off x="0" y="0"/>
                        <a:ext cx="3241675" cy="121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D25D1" w:rsidRPr="00AD25D1" w:rsidRDefault="00AD25D1" w:rsidP="00AD25D1">
                          <w:pPr>
                            <w:rPr>
                              <w:color w:val="D9D9D9" w:themeColor="background1" w:themeShade="D9"/>
                              <w:sz w:val="96"/>
                            </w:rPr>
                          </w:pPr>
                          <w:r w:rsidRPr="00AD25D1">
                            <w:rPr>
                              <w:color w:val="D9D9D9" w:themeColor="background1" w:themeShade="D9"/>
                              <w:sz w:val="96"/>
                            </w:rPr>
                            <w:t>Sample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791F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1.25pt;margin-top:123.5pt;width:255.25pt;height:96pt;rotation:-996135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" filled="f" stroked="f" strokeweight=".5pt">
              <v:textbox>
                <w:txbxContent>
                  <w:p w:rsidR="00AD25D1" w:rsidRPr="00AD25D1" w:rsidRDefault="00AD25D1" w:rsidP="00AD25D1">
                    <w:pPr>
                      <w:rPr>
                        <w:color w:val="D9D9D9" w:themeColor="background1" w:themeShade="D9"/>
                        <w:sz w:val="96"/>
                      </w:rPr>
                    </w:pPr>
                    <w:r w:rsidRPr="00AD25D1">
                      <w:rPr>
                        <w:color w:val="D9D9D9" w:themeColor="background1" w:themeShade="D9"/>
                        <w:sz w:val="96"/>
                      </w:rPr>
                      <w:t>Sample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54214"/>
    <w:multiLevelType w:val="hybridMultilevel"/>
    <w:tmpl w:val="3BC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3334F"/>
    <w:multiLevelType w:val="hybridMultilevel"/>
    <w:tmpl w:val="3BC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3E4E"/>
    <w:multiLevelType w:val="hybridMultilevel"/>
    <w:tmpl w:val="12828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62"/>
    <w:rsid w:val="000A4A2A"/>
    <w:rsid w:val="0013052D"/>
    <w:rsid w:val="00227B20"/>
    <w:rsid w:val="00240EE8"/>
    <w:rsid w:val="00246197"/>
    <w:rsid w:val="0026423E"/>
    <w:rsid w:val="002842D7"/>
    <w:rsid w:val="00527962"/>
    <w:rsid w:val="006235F8"/>
    <w:rsid w:val="006374E1"/>
    <w:rsid w:val="0068039E"/>
    <w:rsid w:val="006D67E4"/>
    <w:rsid w:val="007B74B9"/>
    <w:rsid w:val="007E052C"/>
    <w:rsid w:val="00964F5A"/>
    <w:rsid w:val="009762BC"/>
    <w:rsid w:val="00995B03"/>
    <w:rsid w:val="00AD25D1"/>
    <w:rsid w:val="00AE7BA2"/>
    <w:rsid w:val="00B3044E"/>
    <w:rsid w:val="00B760F0"/>
    <w:rsid w:val="00C631C4"/>
    <w:rsid w:val="00CE0B05"/>
    <w:rsid w:val="00E67B6C"/>
    <w:rsid w:val="00EA739F"/>
    <w:rsid w:val="00EB324A"/>
    <w:rsid w:val="00F214BC"/>
    <w:rsid w:val="00FD20D2"/>
    <w:rsid w:val="00FD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EA63C"/>
  <w15:docId w15:val="{D36C1D9D-5D8A-4D2E-BFA5-1AF88781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B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B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B05"/>
    <w:pPr>
      <w:ind w:left="720"/>
      <w:contextualSpacing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52796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2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5D1"/>
  </w:style>
  <w:style w:type="paragraph" w:styleId="Footer">
    <w:name w:val="footer"/>
    <w:basedOn w:val="Normal"/>
    <w:link w:val="FooterChar"/>
    <w:uiPriority w:val="99"/>
    <w:unhideWhenUsed/>
    <w:rsid w:val="00AD25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owtogeek.com/203892/how-to-create-fillable-forms-with-ms-word-201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2m\Downloads\Form-Template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A56E85BE3B4FD08A33251C31C52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B2FC2-8477-41F9-84D4-F8FE2C4F28E0}"/>
      </w:docPartPr>
      <w:docPartBody>
        <w:p w:rsidR="009C79D9" w:rsidRDefault="001E4EBF">
          <w:pPr>
            <w:pStyle w:val="09A56E85BE3B4FD08A33251C31C527E4"/>
          </w:pPr>
          <w:r>
            <w:rPr>
              <w:rStyle w:val="PlaceholderText"/>
            </w:rPr>
            <w:t>Tell us about your dream job</w:t>
          </w:r>
          <w:r w:rsidRPr="00292E8B">
            <w:rPr>
              <w:rStyle w:val="PlaceholderText"/>
            </w:rPr>
            <w:t>.</w:t>
          </w:r>
        </w:p>
      </w:docPartBody>
    </w:docPart>
    <w:docPart>
      <w:docPartPr>
        <w:name w:val="4501674E63A14FD8BF19281B7AEA7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80A4F-F9EA-48D2-80CF-C93FFD8E6C42}"/>
      </w:docPartPr>
      <w:docPartBody>
        <w:p w:rsidR="009C79D9" w:rsidRDefault="001E4EBF">
          <w:pPr>
            <w:pStyle w:val="4501674E63A14FD8BF19281B7AEA7D09"/>
          </w:pPr>
          <w:r w:rsidRPr="00292E8B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your response</w:t>
          </w:r>
          <w:r w:rsidRPr="00292E8B">
            <w:rPr>
              <w:rStyle w:val="PlaceholderText"/>
            </w:rPr>
            <w:t>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68BEC-FE91-46AB-95A4-59713995885F}"/>
      </w:docPartPr>
      <w:docPartBody>
        <w:p w:rsidR="009C79D9" w:rsidRDefault="009B44E6">
          <w:r w:rsidRPr="0093293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02DD5-7458-478E-8CC6-D8609EFF3F80}"/>
      </w:docPartPr>
      <w:docPartBody>
        <w:p w:rsidR="009C79D9" w:rsidRDefault="009B44E6">
          <w:r w:rsidRPr="00932937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B7337-55E3-4700-A652-367B50A495C8}"/>
      </w:docPartPr>
      <w:docPartBody>
        <w:p w:rsidR="009C79D9" w:rsidRDefault="009B44E6">
          <w:r w:rsidRPr="0093293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E6"/>
    <w:rsid w:val="00015B85"/>
    <w:rsid w:val="001E4EBF"/>
    <w:rsid w:val="008200EE"/>
    <w:rsid w:val="009B44E6"/>
    <w:rsid w:val="009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4E6"/>
    <w:rPr>
      <w:color w:val="808080"/>
    </w:rPr>
  </w:style>
  <w:style w:type="paragraph" w:customStyle="1" w:styleId="61863FFDE82E400B8076F4AB0892EC70">
    <w:name w:val="61863FFDE82E400B8076F4AB0892EC70"/>
  </w:style>
  <w:style w:type="paragraph" w:customStyle="1" w:styleId="B924948B05F54B4787FF98696D0BC25A">
    <w:name w:val="B924948B05F54B4787FF98696D0BC25A"/>
  </w:style>
  <w:style w:type="paragraph" w:customStyle="1" w:styleId="A24ACF5EE61E4142B6BDE998FBF32D15">
    <w:name w:val="A24ACF5EE61E4142B6BDE998FBF32D15"/>
  </w:style>
  <w:style w:type="paragraph" w:customStyle="1" w:styleId="CB59E017E448416A88197A2AB7977CA9">
    <w:name w:val="CB59E017E448416A88197A2AB7977CA9"/>
  </w:style>
  <w:style w:type="paragraph" w:customStyle="1" w:styleId="B10C303582D145C09E7371DE9EFEEA0C">
    <w:name w:val="B10C303582D145C09E7371DE9EFEEA0C"/>
  </w:style>
  <w:style w:type="paragraph" w:customStyle="1" w:styleId="D711CBD4572B49CC8C12DBE3723831B6">
    <w:name w:val="D711CBD4572B49CC8C12DBE3723831B6"/>
  </w:style>
  <w:style w:type="paragraph" w:customStyle="1" w:styleId="09A56E85BE3B4FD08A33251C31C527E4">
    <w:name w:val="09A56E85BE3B4FD08A33251C31C527E4"/>
  </w:style>
  <w:style w:type="paragraph" w:customStyle="1" w:styleId="4501674E63A14FD8BF19281B7AEA7D09">
    <w:name w:val="4501674E63A14FD8BF19281B7AEA7D09"/>
  </w:style>
  <w:style w:type="paragraph" w:customStyle="1" w:styleId="81F41AF281F04043B298A0229B48D2FA">
    <w:name w:val="81F41AF281F04043B298A0229B48D2FA"/>
    <w:rsid w:val="009B44E6"/>
  </w:style>
  <w:style w:type="paragraph" w:customStyle="1" w:styleId="52C23C83F85B4F85A5E9000DB483D8B6">
    <w:name w:val="52C23C83F85B4F85A5E9000DB483D8B6"/>
    <w:rsid w:val="009B44E6"/>
  </w:style>
  <w:style w:type="paragraph" w:customStyle="1" w:styleId="57EA913B4E454359849F496D07B70B89">
    <w:name w:val="57EA913B4E454359849F496D07B70B89"/>
    <w:rsid w:val="009B44E6"/>
  </w:style>
  <w:style w:type="paragraph" w:customStyle="1" w:styleId="3515F533AB03439C857432AC37FA8FF9">
    <w:name w:val="3515F533AB03439C857432AC37FA8FF9"/>
    <w:rsid w:val="009B44E6"/>
  </w:style>
  <w:style w:type="paragraph" w:customStyle="1" w:styleId="1ABC5F9220DB497781982DC785E6538E">
    <w:name w:val="1ABC5F9220DB497781982DC785E6538E"/>
    <w:rsid w:val="009B4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Form-Template (2)</Template>
  <TotalTime>28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Tang</dc:creator>
  <cp:lastModifiedBy>Julie</cp:lastModifiedBy>
  <cp:revision>5</cp:revision>
  <dcterms:created xsi:type="dcterms:W3CDTF">2016-05-03T14:51:00Z</dcterms:created>
  <dcterms:modified xsi:type="dcterms:W3CDTF">2017-01-06T13:19:00Z</dcterms:modified>
</cp:coreProperties>
</file>